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22DDBBEA" w:rsidR="0049254C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32E7F">
        <w:rPr>
          <w:b/>
          <w:noProof/>
          <w:sz w:val="24"/>
        </w:rPr>
        <w:t>8-e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="0049254C"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8C4CFD">
        <w:rPr>
          <w:rFonts w:cs="Arial"/>
          <w:b/>
          <w:color w:val="000000"/>
          <w:sz w:val="24"/>
          <w:lang w:eastAsia="zh-CN"/>
        </w:rPr>
        <w:t>3</w:t>
      </w:r>
      <w:r w:rsidR="00832E7F">
        <w:rPr>
          <w:rFonts w:cs="Arial"/>
          <w:b/>
          <w:color w:val="000000"/>
          <w:sz w:val="24"/>
          <w:lang w:eastAsia="zh-CN"/>
        </w:rPr>
        <w:t>3179</w:t>
      </w:r>
    </w:p>
    <w:p w14:paraId="4B2948ED" w14:textId="1FAA650A" w:rsidR="00BE1239" w:rsidRDefault="00832E7F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>E-meeting</w:t>
      </w:r>
      <w:r w:rsidR="008846D6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17-25 April</w:t>
      </w:r>
      <w:r w:rsidR="008C4CFD">
        <w:rPr>
          <w:b/>
          <w:noProof/>
          <w:sz w:val="24"/>
        </w:rPr>
        <w:t xml:space="preserve"> 2023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Deadlines:</w:t>
      </w:r>
    </w:p>
    <w:p w14:paraId="6B7BBC50" w14:textId="5A85F94B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>Time to start:     </w:t>
      </w:r>
      <w:r w:rsidR="003A39F5" w:rsidRPr="003A39F5">
        <w:rPr>
          <w:rFonts w:ascii="Arial" w:hAnsi="Arial" w:cs="Arial"/>
        </w:rPr>
        <w:t>Wed 26 Apr.</w:t>
      </w:r>
      <w:r w:rsidR="003A39F5" w:rsidRPr="005E4027">
        <w:rPr>
          <w:rFonts w:ascii="Arial" w:hAnsi="Arial" w:cs="Arial"/>
        </w:rPr>
        <w:t xml:space="preserve"> 11</w:t>
      </w:r>
      <w:r w:rsidR="003A39F5" w:rsidRPr="003A39F5">
        <w:rPr>
          <w:rFonts w:ascii="Arial" w:hAnsi="Arial" w:cs="Arial"/>
        </w:rPr>
        <w:t>:</w:t>
      </w:r>
      <w:r w:rsidR="003A39F5" w:rsidRPr="005E4027">
        <w:rPr>
          <w:rFonts w:ascii="Arial" w:hAnsi="Arial" w:cs="Arial"/>
        </w:rPr>
        <w:t>00 UTC</w:t>
      </w:r>
    </w:p>
    <w:p w14:paraId="04F43051" w14:textId="5B3B8B04" w:rsidR="007D2E66" w:rsidRPr="009C1E35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Last comments: </w:t>
      </w:r>
      <w:r w:rsidR="00003DEB" w:rsidRPr="005E4027">
        <w:rPr>
          <w:rFonts w:ascii="Arial" w:hAnsi="Arial" w:cs="Arial"/>
        </w:rPr>
        <w:t xml:space="preserve">Friday </w:t>
      </w:r>
      <w:r w:rsidR="00003DEB" w:rsidRPr="00003DEB">
        <w:rPr>
          <w:rFonts w:ascii="Arial" w:hAnsi="Arial" w:cs="Arial"/>
        </w:rPr>
        <w:t>2</w:t>
      </w:r>
      <w:r w:rsidR="00F66088">
        <w:rPr>
          <w:rFonts w:ascii="Arial" w:hAnsi="Arial" w:cs="Arial"/>
        </w:rPr>
        <w:t>8</w:t>
      </w:r>
      <w:r w:rsidR="00003DEB" w:rsidRPr="00003DEB">
        <w:rPr>
          <w:rFonts w:ascii="Arial" w:hAnsi="Arial" w:cs="Arial"/>
        </w:rPr>
        <w:t xml:space="preserve"> Apr</w:t>
      </w:r>
      <w:r w:rsidR="00003DEB" w:rsidRPr="005E4027">
        <w:rPr>
          <w:rFonts w:ascii="Arial" w:hAnsi="Arial" w:cs="Arial"/>
        </w:rPr>
        <w:t xml:space="preserve">. </w:t>
      </w:r>
      <w:r w:rsidR="00003DEB" w:rsidRPr="00003DEB">
        <w:rPr>
          <w:rFonts w:ascii="Arial" w:hAnsi="Arial" w:cs="Arial"/>
        </w:rPr>
        <w:t>22:00</w:t>
      </w:r>
      <w:r w:rsidR="00003DEB" w:rsidRPr="005E4027">
        <w:rPr>
          <w:rFonts w:ascii="Arial" w:hAnsi="Arial" w:cs="Arial"/>
        </w:rPr>
        <w:t xml:space="preserve"> UTC</w:t>
      </w:r>
    </w:p>
    <w:p w14:paraId="613CCAAC" w14:textId="3D1861F0" w:rsidR="007D2E66" w:rsidRPr="007D2E66" w:rsidRDefault="007D2E66" w:rsidP="007D2E66">
      <w:r w:rsidRPr="009C1E35">
        <w:rPr>
          <w:rFonts w:ascii="Arial" w:hAnsi="Arial" w:cs="Arial"/>
        </w:rPr>
        <w:t>Exceptions to these deadlines can as usual always be decided by the email approval moderators.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228"/>
        <w:gridCol w:w="2545"/>
        <w:gridCol w:w="1353"/>
        <w:gridCol w:w="878"/>
        <w:gridCol w:w="1249"/>
        <w:gridCol w:w="859"/>
        <w:gridCol w:w="675"/>
        <w:gridCol w:w="1165"/>
      </w:tblGrid>
      <w:tr w:rsidR="003038A6" w:rsidRPr="00401776" w14:paraId="2007629A" w14:textId="77777777" w:rsidTr="003E778B">
        <w:trPr>
          <w:tblHeader/>
          <w:tblCellSpacing w:w="0" w:type="dxa"/>
          <w:jc w:val="center"/>
        </w:trPr>
        <w:tc>
          <w:tcPr>
            <w:tcW w:w="8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5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5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2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5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50EA038C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498365ED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46951D34" w:rsidR="00B32A10" w:rsidRPr="007C1777" w:rsidRDefault="00472618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4D393B87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9CD1F5D" w:rsidR="00B32A10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2C37F560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F10ACC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51A3F0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13E7BA5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70D78" w:rsidRPr="00401776" w14:paraId="36AD6E32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9BDC3" w14:textId="720C8153" w:rsidR="00070D78" w:rsidRDefault="00070D78" w:rsidP="00070D78">
            <w:pPr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6.1</w:t>
            </w: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A186C7" w14:textId="4F38782D" w:rsidR="00070D78" w:rsidRDefault="00070D78" w:rsidP="00070D78">
            <w:pPr>
              <w:rPr>
                <w:rFonts w:ascii="Calibri" w:hAnsi="Calibri" w:cs="Calibri"/>
              </w:rPr>
            </w:pPr>
            <w:r w:rsidRPr="00F13BC8">
              <w:rPr>
                <w:rFonts w:ascii="Calibri" w:hAnsi="Calibri" w:cs="Calibri"/>
              </w:rPr>
              <w:t>S5-233549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BC6F31" w14:textId="4E004918" w:rsidR="00070D78" w:rsidRDefault="00070D78" w:rsidP="00070D78">
            <w:pPr>
              <w:widowControl w:val="0"/>
              <w:ind w:left="144" w:hanging="144"/>
              <w:rPr>
                <w:rFonts w:ascii="Calibri" w:hAnsi="Calibri" w:cs="Calibri"/>
              </w:rPr>
            </w:pPr>
            <w:r w:rsidRPr="00C92D2C">
              <w:rPr>
                <w:rFonts w:ascii="Calibri" w:hAnsi="Calibri" w:cs="Calibri"/>
              </w:rPr>
              <w:t>Reply LS on Update on TM Forum Intent Management API and Ontologies – Connector model and 3GPP connector mode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0257AE" w14:textId="36B303E0" w:rsidR="00070D78" w:rsidRDefault="00070D78" w:rsidP="00070D7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VC (Huawei)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AA6D8" w14:textId="30B803B0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LS out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0F9764" w14:textId="268037AC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2FB8E2" w14:textId="0DAC5400" w:rsidR="00070D78" w:rsidRPr="00AF1FD0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D4A2FA" w14:textId="3FF907B3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7D0172" w14:textId="7475EE7B" w:rsidR="00070D78" w:rsidRPr="0033366C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D4 approved</w:t>
            </w:r>
          </w:p>
        </w:tc>
      </w:tr>
      <w:tr w:rsidR="00070D78" w:rsidRPr="00401776" w14:paraId="68FDF7C7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D2D04" w14:textId="51950F1A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D4DAAF" w14:textId="19EF3546" w:rsidR="00070D78" w:rsidRPr="007C1777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S5-233663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61216" w14:textId="1A0E9216" w:rsidR="00070D78" w:rsidRPr="007C1777" w:rsidRDefault="00070D78" w:rsidP="00070D7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28.910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0BDC4" w14:textId="3C0702A6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FCF800" w14:textId="0C4504A6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2CBC7" w14:textId="5E7BB9C2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10587B" w14:textId="271F4497" w:rsidR="00070D78" w:rsidRPr="00AF1FD0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F093A" w14:textId="54CAA03E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B1C5CC" w14:textId="7C725DD6" w:rsidR="00070D78" w:rsidRPr="0033366C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70D78" w:rsidRPr="00401776" w14:paraId="1636923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AFF14" w14:textId="5E71385A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8967C" w14:textId="08DB82C5" w:rsidR="00070D78" w:rsidRPr="007C1777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S5-233652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81BBF5" w14:textId="73FD7E08" w:rsidR="00070D78" w:rsidRPr="007C1777" w:rsidRDefault="00070D78" w:rsidP="00070D7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28.912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148695" w14:textId="5ED8F00A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7C0780" w14:textId="57A8D336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389FA0" w14:textId="3B50FC07" w:rsidR="00070D78" w:rsidRPr="0078026D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50AD12" w14:textId="75971E5B" w:rsidR="00070D78" w:rsidRPr="00AF1FD0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0C4D40" w14:textId="56B580B1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FC758D" w14:textId="0C16E41D" w:rsidR="00070D78" w:rsidRPr="0033366C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70D78" w:rsidRPr="00401776" w14:paraId="065D4AB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1AF5A3" w14:textId="388BC1B7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E49C6" w14:textId="683465DA" w:rsidR="00070D78" w:rsidRPr="007C1777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S5-233710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2FCA" w14:textId="437DA8A4" w:rsidR="00070D78" w:rsidRPr="007C1777" w:rsidRDefault="00070D78" w:rsidP="00070D7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28.836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2F96D" w14:textId="46BB82D4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Ericsson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767A869" w14:textId="13461DB0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B48782" w14:textId="3603C4FA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BF4504" w14:textId="41749087" w:rsidR="00070D78" w:rsidRPr="00AF1FD0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C78C88" w14:textId="7C00A462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6734B2" w14:textId="406925DE" w:rsidR="00070D78" w:rsidRPr="0033366C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070D78" w:rsidRPr="00401776" w14:paraId="2F597B0F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9797D7" w14:textId="64936E55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8D989" w14:textId="3D34556E" w:rsidR="00070D78" w:rsidRPr="007C1777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S5-233665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AE5315" w14:textId="2296E465" w:rsidR="00070D78" w:rsidRPr="007C1777" w:rsidRDefault="00070D78" w:rsidP="00070D7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28.908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61F33" w14:textId="11C4C751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Intel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D7C7D0" w14:textId="7CEAE11E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1939B3" w14:textId="31077AFC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C75847" w14:textId="2FD97478" w:rsidR="00070D78" w:rsidRPr="00AF1FD0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263DF" w14:textId="0337C9A4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0E582C" w14:textId="0E6961CD" w:rsidR="00070D78" w:rsidRPr="0033366C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070D78" w:rsidRPr="00401776" w14:paraId="6E18B00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3176B1" w14:textId="06FC9F74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33F43" w14:textId="1BBE32C2" w:rsidR="00070D78" w:rsidRPr="007C1777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S5-233679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EDACF" w14:textId="451F32FC" w:rsidR="00070D78" w:rsidRPr="007C1777" w:rsidRDefault="00070D78" w:rsidP="00070D7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28.864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DD1F80" w14:textId="58F3CF1A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China Telecom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0E4558" w14:textId="7FE08120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8724A0" w14:textId="385840CC" w:rsidR="00070D78" w:rsidRPr="00A506E6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94D7EE" w14:textId="4455E8E0" w:rsidR="00070D78" w:rsidRPr="00AF1FD0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2C9C14" w14:textId="3B63E488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6C8434" w14:textId="02431A90" w:rsidR="00070D78" w:rsidRPr="0033366C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070D78" w:rsidRPr="00401776" w14:paraId="441BBF06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260763" w14:textId="247DE030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F62AC6" w14:textId="6AADEF20" w:rsidR="00070D78" w:rsidRPr="007C1777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S5-233686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39E2F" w14:textId="1C5D0552" w:rsidR="00070D78" w:rsidRPr="007C1777" w:rsidRDefault="00070D78" w:rsidP="00070D7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28.831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84A04" w14:textId="37A1CB58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BEC5D3D" w14:textId="62C6A501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C1A235" w14:textId="5B23414D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78BC2D" w14:textId="2ED3A594" w:rsidR="00070D78" w:rsidRPr="00AF1FD0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D7B38F" w14:textId="4E168476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104B0C" w14:textId="0F4C2CE7" w:rsidR="00070D78" w:rsidRPr="0033366C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070D78" w:rsidRPr="00401776" w14:paraId="1167B57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C1916" w14:textId="0C0E4A03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DB69A9" w14:textId="2DBB96BD" w:rsidR="00070D78" w:rsidRPr="007C1777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S5-233700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715E38" w14:textId="5502BD6B" w:rsidR="00070D78" w:rsidRPr="007C1777" w:rsidRDefault="00070D78" w:rsidP="00070D7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28.832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3884DB" w14:textId="65299287" w:rsidR="00070D78" w:rsidRPr="008723CA" w:rsidRDefault="00070D78" w:rsidP="00070D78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China Unicom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D4D786F" w14:textId="79B50548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1220FB" w14:textId="37DBFFAC" w:rsidR="00070D78" w:rsidRPr="008723CA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8801D1" w14:textId="03B66804" w:rsidR="00070D78" w:rsidRPr="00AF1FD0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BA9773" w14:textId="65F9D1BF" w:rsidR="00070D78" w:rsidRPr="003E778B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50FF86" w14:textId="3BF0773C" w:rsidR="00070D78" w:rsidRPr="003E778B" w:rsidRDefault="00070D78" w:rsidP="00070D7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B71DD" w:rsidRPr="00401776" w14:paraId="73F2894A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A2EFC" w14:textId="1B3A0DE3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D96AB0" w14:textId="10928AA8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S5-233685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DEC66A" w14:textId="06E72B06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28.834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6EC099" w14:textId="6D6A40D2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China Mobile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DFA397" w14:textId="309886E8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93DB48" w14:textId="3CC1D515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5023B7" w14:textId="07C12185" w:rsidR="006B71DD" w:rsidRPr="00AF1FD0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76CCB0" w14:textId="70FE2CB8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77864" w14:textId="4C49EAB0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6B71DD" w:rsidRPr="00401776" w14:paraId="672F6A9A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89CA7A" w14:textId="1D338B2B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29880E" w14:textId="60DE1922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S5-233687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5563D7" w14:textId="2045A89C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28.837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41862" w14:textId="2B6226F0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A882304" w14:textId="21B9FB5A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B4523C" w14:textId="61A826CC" w:rsidR="006B71DD" w:rsidRPr="003E778B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C36BFD" w14:textId="172FAA69" w:rsidR="006B71DD" w:rsidRPr="00AF1FD0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12987C" w14:textId="15B61E4A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70A323" w14:textId="06B4BCCD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B71DD" w:rsidRPr="00401776" w14:paraId="1D473960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197D93" w14:textId="5D6EB1F5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F32BE5" w14:textId="43771FD8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S5-233676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E7D293" w14:textId="6F7C9CDA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28.841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617D6" w14:textId="1A9A44F8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China Unicom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4D3CB0" w14:textId="76EC5D25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1E24DF" w14:textId="2965CC9D" w:rsidR="006B71DD" w:rsidRPr="00347036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795F4B" w14:textId="1AA92F60" w:rsidR="006B71DD" w:rsidRPr="00AF1FD0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49A9BE" w14:textId="123C0A7C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01D4A2" w14:textId="246AE189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B71DD" w:rsidRPr="00401776" w14:paraId="0C3B8680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70C85A" w14:textId="7AADECD3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3128B" w14:textId="4C0D69ED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S5-233651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B1CEA" w14:textId="2B54959E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28.913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80FC3F" w14:textId="66FC98BA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59E26B" w14:textId="64BE5025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4FDB11" w14:textId="48FFC06D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3FDDB" w14:textId="678B3650" w:rsidR="006B71DD" w:rsidRPr="00AF1FD0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7E9CF1" w14:textId="64B9A7A5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578FFB" w14:textId="416159C1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B71DD" w:rsidRPr="00401776" w14:paraId="468FCDFF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A388C8" w14:textId="7D635F46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C347E9" w14:textId="39A57560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S5-233705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AA74A8" w14:textId="037BF89B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28.829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A4805" w14:textId="45FD0E67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Samsung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B9AC60" w14:textId="74159772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16C06E" w14:textId="4DD290D4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E128D6" w14:textId="62AF7CFE" w:rsidR="006B71DD" w:rsidRPr="00AF1FD0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84A5F" w14:textId="7CD600BA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79F3EF" w14:textId="38E6D549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B71DD" w:rsidRPr="00401776" w14:paraId="0F8848A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E95FE" w14:textId="684AEDBF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CE966" w14:textId="1B94BA45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S5-233664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2A368" w14:textId="181E52D2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28.863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438CD8" w14:textId="5E5C0E1D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37F1FEC" w14:textId="2827860B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F87854" w14:textId="241EE518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2CEEF5" w14:textId="015B05A0" w:rsidR="006B71DD" w:rsidRPr="00AF1FD0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7E893" w14:textId="41383089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021263" w14:textId="23AAD6EE" w:rsidR="006B71DD" w:rsidRPr="000D496F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B71DD" w:rsidRPr="00401776" w14:paraId="4C44A2A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78BE6" w14:textId="1D8FB931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9EEBF9" w14:textId="33BAAD1A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S5-233690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F54D8" w14:textId="0C9667D9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28.824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F6D4D0" w14:textId="011AA63C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Alibaba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4EEA3B" w14:textId="0F4E1F14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7CBBE4" w14:textId="749B7BED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40E73C" w14:textId="1956924A" w:rsidR="006B71DD" w:rsidRPr="00AF1FD0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F38E43" w14:textId="38F204B6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A5734A" w14:textId="173EED76" w:rsidR="006B71DD" w:rsidRPr="0033366C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6B71DD" w:rsidRPr="00401776" w14:paraId="7E9E269B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14A39" w14:textId="2DC0497E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2926DB" w14:textId="1B8F9597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S5-233667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4513C" w14:textId="7667FA53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28.903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D6369" w14:textId="0DFB3AA4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8BA5DC" w14:textId="430AF5E4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66C65B" w14:textId="0B3D1BDB" w:rsidR="006B71DD" w:rsidRPr="003E778B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D47E4E" w14:textId="2936F2A2" w:rsidR="006B71DD" w:rsidRPr="00AF1FD0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FE49BB" w14:textId="0CBB65C9" w:rsidR="006B71DD" w:rsidRPr="003E778B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5F6B25" w14:textId="0C3C74E3" w:rsidR="006B71DD" w:rsidRPr="003E778B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B71DD" w:rsidRPr="00401776" w14:paraId="094C07D1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3C030B" w14:textId="44D0458F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D84DA" w14:textId="6E6A7ED8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S5-233688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EE8075" w14:textId="7A056796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Latest draft TR 28.842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2B324" w14:textId="3C63E6AB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Calibri" w:hAnsi="Calibri" w:cs="Calibri"/>
              </w:rPr>
              <w:t>Nokia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5F2D1F" w14:textId="16880B71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52BBDB" w14:textId="314F95B1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FD7FE0" w14:textId="3C06EAD9" w:rsidR="006B71DD" w:rsidRPr="00AF1FD0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1F7A83" w14:textId="507768FA" w:rsidR="006B71DD" w:rsidRPr="00D931EF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ABA7AA" w14:textId="3805708A" w:rsidR="006B71DD" w:rsidRPr="00D931EF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6B71DD" w:rsidRPr="00401776" w14:paraId="3E4356A5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6B71DD" w:rsidRPr="00661374" w:rsidRDefault="006B71DD" w:rsidP="006B71D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6B71DD" w:rsidRPr="007C1777" w:rsidRDefault="006B71DD" w:rsidP="006B71D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6B71DD" w:rsidRPr="007C1777" w:rsidRDefault="006B71DD" w:rsidP="006B71D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C1777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6B71DD" w:rsidRPr="008723CA" w:rsidRDefault="006B71DD" w:rsidP="006B71D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6B71DD" w:rsidRPr="008723CA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6B71DD" w:rsidRPr="0033366C" w:rsidRDefault="006B71DD" w:rsidP="006B71D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C36F54" w:rsidRPr="00401776" w14:paraId="1913402C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63FEE8DC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31A20" w14:textId="740EBA6C" w:rsidR="00C36F54" w:rsidRPr="007C1777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S5-233534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1D03" w14:textId="7412B9F1" w:rsidR="00C36F54" w:rsidRPr="007C1777" w:rsidRDefault="00C36F54" w:rsidP="00C36F5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28.840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B856" w14:textId="0D74445F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Nokia, Nokia Shanghai Bell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518CEA13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6C606DE0" w:rsidR="00C36F54" w:rsidRPr="00B51A8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4B6676B7" w:rsidR="00C36F54" w:rsidRPr="00F66088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4D6E13B2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12F6773F" w:rsidR="00C36F54" w:rsidRPr="0033366C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36F54" w:rsidRPr="00401776" w14:paraId="3E86DB9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64D96A7C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3E291" w14:textId="406FA0B1" w:rsidR="00C36F54" w:rsidRPr="007C1777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S5-233644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D208" w14:textId="15747846" w:rsidR="00C36F54" w:rsidRPr="007C1777" w:rsidRDefault="00C36F54" w:rsidP="00C36F5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TS 28.203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15266" w14:textId="3036E455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MATRIXX Software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4DDBE9DA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9AE2D" w14:textId="038ADED9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1C6BC6F5" w:rsidR="00C36F54" w:rsidRPr="00AF1FD0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14496EBA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602989F2" w:rsidR="00C36F54" w:rsidRPr="0033366C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36F54" w:rsidRPr="00401776" w14:paraId="715327BE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209095" w14:textId="6EE08A6A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78D68" w14:textId="44E24E9F" w:rsidR="00C36F54" w:rsidRPr="007C1777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S5-233645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88A21" w14:textId="38EEF703" w:rsidR="00C36F54" w:rsidRPr="007C1777" w:rsidRDefault="00C36F54" w:rsidP="00C36F5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TS 28.204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37C212" w14:textId="42871258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MATRIXX Software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1CFB38" w14:textId="26D6CF27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DE3C2E" w14:textId="2329C0B3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B78A53" w14:textId="23AA7FD0" w:rsidR="00C36F54" w:rsidRPr="00AF1FD0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427549" w14:textId="349DE17B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A30E8" w14:textId="27DFF9FC" w:rsidR="00C36F54" w:rsidRPr="0033366C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36F54" w:rsidRPr="00401776" w14:paraId="092487F0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28A0C8" w14:textId="7629AA92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CDCC5" w14:textId="52D79528" w:rsidR="00C36F54" w:rsidRPr="007C1777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S5-233646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E2950" w14:textId="3381FB8B" w:rsidR="00C36F54" w:rsidRPr="007C1777" w:rsidRDefault="00C36F54" w:rsidP="00C36F5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28.826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3C14D" w14:textId="1C9BDF70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3B5548" w14:textId="06701706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43685E" w14:textId="597CE9D5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07EDB6" w14:textId="13C8A164" w:rsidR="00C36F54" w:rsidRPr="00AF1FD0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37483E" w14:textId="56860B44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DB464B" w14:textId="6F6B1DEC" w:rsidR="00C36F54" w:rsidRPr="0033366C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36F54" w:rsidRPr="00401776" w14:paraId="4C25275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FA9C0" w14:textId="5852CBF1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000FF" w14:textId="22D77A4C" w:rsidR="00C36F54" w:rsidRPr="007C1777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S5-233647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2ECBC" w14:textId="3F7B6856" w:rsidR="00C36F54" w:rsidRPr="007C1777" w:rsidRDefault="00C36F54" w:rsidP="00C36F5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28.827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50C7AF" w14:textId="7C5E83F4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0940D0" w14:textId="6B42C1C6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086D44" w14:textId="305630DA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54A44B" w14:textId="12E42936" w:rsidR="00C36F54" w:rsidRPr="00AF1FD0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2F9BE1" w14:textId="7B67C7FD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7BB6EB" w14:textId="57702C6B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36F54" w:rsidRPr="00401776" w14:paraId="0280EE28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6329DE" w14:textId="4E38F6EA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4A0DC1" w14:textId="50F92A3D" w:rsidR="00C36F54" w:rsidRPr="007C1777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S5-233648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FE725C" w14:textId="01D65715" w:rsidR="00C36F54" w:rsidRPr="007C1777" w:rsidRDefault="00C36F54" w:rsidP="00C36F5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28.839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763E0B" w14:textId="16D769D8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36E0F8" w14:textId="3C2A0D66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61740A" w14:textId="06022451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AD9DB0" w14:textId="3EC71E50" w:rsidR="00C36F54" w:rsidRPr="00AF1FD0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876505" w14:textId="0564FA4A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3B42DD" w14:textId="0DE28E33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36F54" w:rsidRPr="00401776" w14:paraId="1AC13AF4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D2E27" w14:textId="633A1F61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205BCB" w14:textId="61043333" w:rsidR="00C36F54" w:rsidRPr="007C1777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S5-233649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E727C" w14:textId="792D110D" w:rsidR="00C36F54" w:rsidRPr="007C1777" w:rsidRDefault="00C36F54" w:rsidP="00C36F5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28.843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ABCB7" w14:textId="50F424A5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967EC3" w14:textId="453CF5C8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89F2B6" w14:textId="578C3B5C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3111F8" w14:textId="77E2C165" w:rsidR="00C36F54" w:rsidRPr="00AF1FD0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8B5FD6" w14:textId="4775FF89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E8819D" w14:textId="14D90FC7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36F54" w:rsidRPr="00401776" w14:paraId="3343FCFD" w14:textId="77777777" w:rsidTr="003E778B">
        <w:trPr>
          <w:tblCellSpacing w:w="0" w:type="dxa"/>
          <w:jc w:val="center"/>
        </w:trPr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FF7118" w14:textId="1FB05146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26003" w14:textId="412EB0C6" w:rsidR="00C36F54" w:rsidRPr="007C1777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S5-233650</w:t>
            </w:r>
          </w:p>
        </w:tc>
        <w:tc>
          <w:tcPr>
            <w:tcW w:w="25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4A3912" w14:textId="374065CF" w:rsidR="00C36F54" w:rsidRPr="007C1777" w:rsidRDefault="00C36F54" w:rsidP="00C36F5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Draft TR 28.844</w:t>
            </w:r>
          </w:p>
        </w:tc>
        <w:tc>
          <w:tcPr>
            <w:tcW w:w="135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7C3A2F" w14:textId="3C8E93C9" w:rsidR="00C36F54" w:rsidRPr="008723CA" w:rsidRDefault="00C36F54" w:rsidP="00C36F54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color w:val="000000"/>
                <w:lang w:eastAsia="en-GB"/>
              </w:rPr>
              <w:t>CATT</w:t>
            </w:r>
          </w:p>
        </w:tc>
        <w:tc>
          <w:tcPr>
            <w:tcW w:w="8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D10453" w14:textId="5CCBF1EB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9FC987" w14:textId="0E81E4D6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Apr</w:t>
            </w:r>
          </w:p>
        </w:tc>
        <w:tc>
          <w:tcPr>
            <w:tcW w:w="8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03371C" w14:textId="512233D4" w:rsidR="00C36F54" w:rsidRPr="00AF1FD0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66088">
              <w:rPr>
                <w:rFonts w:ascii="Arial" w:hAnsi="Arial" w:cs="Arial"/>
                <w:sz w:val="18"/>
                <w:szCs w:val="18"/>
              </w:rPr>
              <w:t>28 Apr. 22:00 UTC</w:t>
            </w:r>
          </w:p>
        </w:tc>
        <w:tc>
          <w:tcPr>
            <w:tcW w:w="67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65D26A" w14:textId="663EF312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8 Apr</w:t>
            </w:r>
          </w:p>
        </w:tc>
        <w:tc>
          <w:tcPr>
            <w:tcW w:w="11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45EA8D" w14:textId="17FFF912" w:rsidR="00C36F54" w:rsidRPr="008723CA" w:rsidRDefault="00C36F54" w:rsidP="00C36F5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57BE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E3D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EE3"/>
    <w:rsid w:val="005F536D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A7B"/>
    <w:rsid w:val="00614BA8"/>
    <w:rsid w:val="00614DD9"/>
    <w:rsid w:val="0061524D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3452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972"/>
    <w:rsid w:val="00663C7C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80F"/>
    <w:rsid w:val="007D2C1E"/>
    <w:rsid w:val="007D2E66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32C1"/>
    <w:rsid w:val="00804D4B"/>
    <w:rsid w:val="0080515E"/>
    <w:rsid w:val="0080589A"/>
    <w:rsid w:val="00805D19"/>
    <w:rsid w:val="00805E9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2E7F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4A8"/>
    <w:rsid w:val="00921709"/>
    <w:rsid w:val="00922195"/>
    <w:rsid w:val="00922550"/>
    <w:rsid w:val="0092300C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55E"/>
    <w:rsid w:val="00970914"/>
    <w:rsid w:val="009714DB"/>
    <w:rsid w:val="00971817"/>
    <w:rsid w:val="009722F2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08D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59F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F54"/>
    <w:rsid w:val="00C37239"/>
    <w:rsid w:val="00C375EE"/>
    <w:rsid w:val="00C378A2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8A6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24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957"/>
    <w:rsid w:val="00F659BA"/>
    <w:rsid w:val="00F65EDD"/>
    <w:rsid w:val="00F65EF2"/>
    <w:rsid w:val="00F66088"/>
    <w:rsid w:val="00F66241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542</Words>
  <Characters>2483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3019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2023-04-30T20:15:00Z</dcterms:created>
  <dcterms:modified xsi:type="dcterms:W3CDTF">2023-04-30T20:21:00Z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